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BB82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106</w:t>
        </w:r>
      </w:fldSimple>
      <w:r w:rsidR="00E85AB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A42A2" w:rsidRPr="006A42A2">
        <w:rPr>
          <w:b/>
          <w:i/>
          <w:noProof/>
          <w:sz w:val="28"/>
        </w:rPr>
        <w:t>R4-2306564</w:t>
      </w:r>
    </w:p>
    <w:p w14:paraId="7CB45193" w14:textId="48DC152D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E85ABF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85ABF">
          <w:rPr>
            <w:b/>
            <w:noProof/>
            <w:sz w:val="24"/>
          </w:rPr>
          <w:t>April</w:t>
        </w:r>
        <w:r w:rsidR="00B44A1F">
          <w:rPr>
            <w:b/>
            <w:noProof/>
            <w:sz w:val="24"/>
          </w:rPr>
          <w:t xml:space="preserve"> </w:t>
        </w:r>
        <w:r w:rsidR="00E85ABF">
          <w:rPr>
            <w:b/>
            <w:noProof/>
            <w:sz w:val="24"/>
          </w:rPr>
          <w:t>1</w:t>
        </w:r>
        <w:r w:rsidR="00B44A1F">
          <w:rPr>
            <w:b/>
            <w:noProof/>
            <w:sz w:val="24"/>
          </w:rPr>
          <w:t xml:space="preserve">7th - </w:t>
        </w:r>
        <w:r w:rsidR="00E85ABF">
          <w:rPr>
            <w:b/>
            <w:noProof/>
            <w:sz w:val="24"/>
          </w:rPr>
          <w:t>26th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6EA4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4A1F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2B8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746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8C0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EAF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152D1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7DD9EB45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[n254],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03356" w14:textId="77777777" w:rsidR="00491A9C" w:rsidRDefault="00491A9C">
      <w:r>
        <w:separator/>
      </w:r>
    </w:p>
  </w:endnote>
  <w:endnote w:type="continuationSeparator" w:id="0">
    <w:p w14:paraId="14265EB0" w14:textId="77777777" w:rsidR="00491A9C" w:rsidRDefault="00491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C53E" w14:textId="77777777" w:rsidR="00491A9C" w:rsidRDefault="00491A9C">
      <w:r>
        <w:separator/>
      </w:r>
    </w:p>
  </w:footnote>
  <w:footnote w:type="continuationSeparator" w:id="0">
    <w:p w14:paraId="0882C0B5" w14:textId="77777777" w:rsidR="00491A9C" w:rsidRDefault="00491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FF"/>
    <w:rsid w:val="00022E4A"/>
    <w:rsid w:val="00036AB6"/>
    <w:rsid w:val="00081753"/>
    <w:rsid w:val="00093AE3"/>
    <w:rsid w:val="000A6394"/>
    <w:rsid w:val="000B26F7"/>
    <w:rsid w:val="000B7FED"/>
    <w:rsid w:val="000C038A"/>
    <w:rsid w:val="000C6598"/>
    <w:rsid w:val="000D44B3"/>
    <w:rsid w:val="00145D43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805E0"/>
    <w:rsid w:val="00491A9C"/>
    <w:rsid w:val="004A09FD"/>
    <w:rsid w:val="004A5469"/>
    <w:rsid w:val="004B75B7"/>
    <w:rsid w:val="00510D90"/>
    <w:rsid w:val="0051580D"/>
    <w:rsid w:val="005440D7"/>
    <w:rsid w:val="00547111"/>
    <w:rsid w:val="00575435"/>
    <w:rsid w:val="00592D74"/>
    <w:rsid w:val="005B5E49"/>
    <w:rsid w:val="005D6BB6"/>
    <w:rsid w:val="005D7B65"/>
    <w:rsid w:val="005E2C44"/>
    <w:rsid w:val="00621188"/>
    <w:rsid w:val="006257ED"/>
    <w:rsid w:val="006644CD"/>
    <w:rsid w:val="00665C47"/>
    <w:rsid w:val="00695808"/>
    <w:rsid w:val="006A42A2"/>
    <w:rsid w:val="006B46FB"/>
    <w:rsid w:val="006C1F38"/>
    <w:rsid w:val="006E21FB"/>
    <w:rsid w:val="006F72FE"/>
    <w:rsid w:val="0072014E"/>
    <w:rsid w:val="00792342"/>
    <w:rsid w:val="007925A4"/>
    <w:rsid w:val="007977A8"/>
    <w:rsid w:val="007B512A"/>
    <w:rsid w:val="007B62F0"/>
    <w:rsid w:val="007B7B51"/>
    <w:rsid w:val="007C2097"/>
    <w:rsid w:val="007D6A07"/>
    <w:rsid w:val="007E3231"/>
    <w:rsid w:val="007F7259"/>
    <w:rsid w:val="008040A8"/>
    <w:rsid w:val="00804A3C"/>
    <w:rsid w:val="00826C15"/>
    <w:rsid w:val="008279FA"/>
    <w:rsid w:val="00831CBA"/>
    <w:rsid w:val="00852AF1"/>
    <w:rsid w:val="008626E7"/>
    <w:rsid w:val="00870EE7"/>
    <w:rsid w:val="00885FA1"/>
    <w:rsid w:val="008863B9"/>
    <w:rsid w:val="00886692"/>
    <w:rsid w:val="008A40AE"/>
    <w:rsid w:val="008A45A6"/>
    <w:rsid w:val="008B760D"/>
    <w:rsid w:val="008B79CB"/>
    <w:rsid w:val="008F2235"/>
    <w:rsid w:val="008F3789"/>
    <w:rsid w:val="008F66B5"/>
    <w:rsid w:val="008F686C"/>
    <w:rsid w:val="0090166E"/>
    <w:rsid w:val="009148DE"/>
    <w:rsid w:val="0091620F"/>
    <w:rsid w:val="00941E30"/>
    <w:rsid w:val="00947211"/>
    <w:rsid w:val="00951DC0"/>
    <w:rsid w:val="009777D9"/>
    <w:rsid w:val="00991B88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C66BA2"/>
    <w:rsid w:val="00C73994"/>
    <w:rsid w:val="00C95985"/>
    <w:rsid w:val="00CC5026"/>
    <w:rsid w:val="00CC68D0"/>
    <w:rsid w:val="00CE6684"/>
    <w:rsid w:val="00CF1054"/>
    <w:rsid w:val="00D03F9A"/>
    <w:rsid w:val="00D06D51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E7D7C"/>
    <w:rsid w:val="00F25D98"/>
    <w:rsid w:val="00F300FB"/>
    <w:rsid w:val="00F411F4"/>
    <w:rsid w:val="00F674BC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2</cp:revision>
  <cp:lastPrinted>1899-12-31T22:59:11Z</cp:lastPrinted>
  <dcterms:created xsi:type="dcterms:W3CDTF">2023-04-25T19:42:00Z</dcterms:created>
  <dcterms:modified xsi:type="dcterms:W3CDTF">2023-04-25T19:42:00Z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